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DCF" w:rsidRDefault="00AC4DCF" w:rsidP="00AC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OMBERSLEY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C4DCF" w:rsidRDefault="00AC4DCF" w:rsidP="00AC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Hardwick, Staffordshire. Yeoman.</w:t>
      </w:r>
    </w:p>
    <w:p w:rsidR="00AC4DCF" w:rsidRDefault="00AC4DCF" w:rsidP="00AC4DCF">
      <w:pPr>
        <w:rPr>
          <w:rFonts w:ascii="Times New Roman" w:hAnsi="Times New Roman" w:cs="Times New Roman"/>
        </w:rPr>
      </w:pPr>
    </w:p>
    <w:p w:rsidR="00AC4DCF" w:rsidRDefault="00AC4DCF" w:rsidP="00AC4DCF">
      <w:pPr>
        <w:rPr>
          <w:rFonts w:ascii="Times New Roman" w:hAnsi="Times New Roman" w:cs="Times New Roman"/>
        </w:rPr>
      </w:pPr>
    </w:p>
    <w:p w:rsidR="00AC4DCF" w:rsidRDefault="00AC4DCF" w:rsidP="00AC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Knightley, clerk(q.v.), brought a plaint of debt against him,</w:t>
      </w:r>
    </w:p>
    <w:p w:rsidR="00AC4DCF" w:rsidRDefault="00AC4DCF" w:rsidP="00AC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Thorley of </w:t>
      </w:r>
      <w:proofErr w:type="spellStart"/>
      <w:r>
        <w:rPr>
          <w:rFonts w:ascii="Times New Roman" w:hAnsi="Times New Roman" w:cs="Times New Roman"/>
        </w:rPr>
        <w:t>Wordsley</w:t>
      </w:r>
      <w:proofErr w:type="spellEnd"/>
      <w:r>
        <w:rPr>
          <w:rFonts w:ascii="Times New Roman" w:hAnsi="Times New Roman" w:cs="Times New Roman"/>
        </w:rPr>
        <w:t xml:space="preserve">(q.v.) and William Paynter of </w:t>
      </w:r>
      <w:proofErr w:type="spellStart"/>
      <w:r>
        <w:rPr>
          <w:rFonts w:ascii="Times New Roman" w:hAnsi="Times New Roman" w:cs="Times New Roman"/>
        </w:rPr>
        <w:t>Coton</w:t>
      </w:r>
      <w:proofErr w:type="spellEnd"/>
    </w:p>
    <w:p w:rsidR="00AC4DCF" w:rsidRDefault="00AC4DCF" w:rsidP="00AC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Hill(q.v.).</w:t>
      </w:r>
    </w:p>
    <w:p w:rsidR="00AC4DCF" w:rsidRDefault="00AC4DCF" w:rsidP="00AC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C4DCF" w:rsidRDefault="00AC4DCF" w:rsidP="00AC4DCF">
      <w:pPr>
        <w:rPr>
          <w:rFonts w:ascii="Times New Roman" w:hAnsi="Times New Roman" w:cs="Times New Roman"/>
        </w:rPr>
      </w:pPr>
    </w:p>
    <w:p w:rsidR="00AC4DCF" w:rsidRDefault="00AC4DCF" w:rsidP="00AC4DCF">
      <w:pPr>
        <w:rPr>
          <w:rFonts w:ascii="Times New Roman" w:hAnsi="Times New Roman" w:cs="Times New Roman"/>
        </w:rPr>
      </w:pPr>
    </w:p>
    <w:p w:rsidR="00AC4DCF" w:rsidRDefault="00AC4DCF" w:rsidP="00AC4D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2018</w:t>
      </w:r>
    </w:p>
    <w:p w:rsidR="006B2F86" w:rsidRPr="00E71FC3" w:rsidRDefault="00AC4D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DCF" w:rsidRDefault="00AC4DCF" w:rsidP="00E71FC3">
      <w:r>
        <w:separator/>
      </w:r>
    </w:p>
  </w:endnote>
  <w:endnote w:type="continuationSeparator" w:id="0">
    <w:p w:rsidR="00AC4DCF" w:rsidRDefault="00AC4D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DCF" w:rsidRDefault="00AC4DCF" w:rsidP="00E71FC3">
      <w:r>
        <w:separator/>
      </w:r>
    </w:p>
  </w:footnote>
  <w:footnote w:type="continuationSeparator" w:id="0">
    <w:p w:rsidR="00AC4DCF" w:rsidRDefault="00AC4D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DCF"/>
    <w:rsid w:val="001A7C09"/>
    <w:rsid w:val="00577BD5"/>
    <w:rsid w:val="00656CBA"/>
    <w:rsid w:val="006A1F77"/>
    <w:rsid w:val="00733BE7"/>
    <w:rsid w:val="00AB52E8"/>
    <w:rsid w:val="00AC4DC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EADEF8-7C94-4413-B618-3D282939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4DC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C4D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2018-03-08T22:16:00Z</dcterms:created>
  <dcterms:modified xsi:type="dcterms:W3CDTF">2018-03-08T22:17:00Z</dcterms:modified>
</cp:coreProperties>
</file>